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MEDELOND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Skynner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24-20)</w:t>
      </w:r>
    </w:p>
    <w:p w:rsid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E31F5" w:rsidRDefault="003E31F5" w:rsidP="003E3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  <w:bookmarkStart w:id="0" w:name="_GoBack"/>
      <w:bookmarkEnd w:id="0"/>
    </w:p>
    <w:sectPr w:rsidR="00DD5B8A" w:rsidRPr="003E31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1F5" w:rsidRDefault="003E31F5" w:rsidP="00564E3C">
      <w:pPr>
        <w:spacing w:after="0" w:line="240" w:lineRule="auto"/>
      </w:pPr>
      <w:r>
        <w:separator/>
      </w:r>
    </w:p>
  </w:endnote>
  <w:endnote w:type="continuationSeparator" w:id="0">
    <w:p w:rsidR="003E31F5" w:rsidRDefault="003E31F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E31F5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1F5" w:rsidRDefault="003E31F5" w:rsidP="00564E3C">
      <w:pPr>
        <w:spacing w:after="0" w:line="240" w:lineRule="auto"/>
      </w:pPr>
      <w:r>
        <w:separator/>
      </w:r>
    </w:p>
  </w:footnote>
  <w:footnote w:type="continuationSeparator" w:id="0">
    <w:p w:rsidR="003E31F5" w:rsidRDefault="003E31F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1F5"/>
    <w:rsid w:val="00372DC6"/>
    <w:rsid w:val="003E31F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E600D"/>
  <w15:chartTrackingRefBased/>
  <w15:docId w15:val="{71847972-1A64-4C3F-A022-E1814C79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2016-01-29T11:58:00Z</dcterms:created>
  <dcterms:modified xsi:type="dcterms:W3CDTF">2016-01-29T11:58:00Z</dcterms:modified>
</cp:coreProperties>
</file>